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43" w:rsidRPr="00E32A78" w:rsidRDefault="00BF0F43" w:rsidP="00D2594C">
      <w:pPr>
        <w:spacing w:after="0" w:line="360" w:lineRule="auto"/>
        <w:jc w:val="center"/>
      </w:pPr>
      <w:r w:rsidRPr="00E32A78">
        <w:t>С О Г Л А Ш Е Н И Е</w:t>
      </w:r>
    </w:p>
    <w:p w:rsidR="00BF0F43" w:rsidRPr="00E32A78" w:rsidRDefault="00BF0F43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администрации Тарского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 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BF0F43" w:rsidRPr="00E32A78" w:rsidRDefault="00BF0F43" w:rsidP="00BD4CDF">
      <w:pPr>
        <w:spacing w:after="0" w:line="240" w:lineRule="auto"/>
      </w:pPr>
    </w:p>
    <w:p w:rsidR="00BF0F43" w:rsidRPr="00E32A78" w:rsidRDefault="00BF0F43" w:rsidP="00BD4CDF">
      <w:pPr>
        <w:spacing w:after="0" w:line="240" w:lineRule="auto"/>
      </w:pPr>
      <w:r>
        <w:t xml:space="preserve">с. Октябрьское </w:t>
      </w:r>
      <w:r w:rsidRPr="00E32A78">
        <w:t xml:space="preserve">    </w:t>
      </w:r>
      <w:r>
        <w:t xml:space="preserve">                                                            «28» декабря 2018</w:t>
      </w:r>
      <w:r w:rsidRPr="00E32A78">
        <w:t>года</w:t>
      </w:r>
    </w:p>
    <w:p w:rsidR="00BF0F43" w:rsidRPr="00E32A78" w:rsidRDefault="00BF0F43" w:rsidP="004B0B2F">
      <w:pPr>
        <w:spacing w:after="0" w:line="240" w:lineRule="auto"/>
        <w:jc w:val="both"/>
      </w:pPr>
    </w:p>
    <w:p w:rsidR="00BF0F43" w:rsidRPr="00E32A78" w:rsidRDefault="00BF0F43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Тарского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Сотиева Эльбруса Давидовича</w:t>
      </w:r>
      <w:r w:rsidRPr="00E32A78">
        <w:t xml:space="preserve">, действующего на основании Устава </w:t>
      </w:r>
      <w:r>
        <w:t xml:space="preserve">Тарского сельского поселения </w:t>
      </w:r>
      <w:r w:rsidRPr="00E32A78">
        <w:t xml:space="preserve">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>», в лице главы администрации Есиева Руслана Асланбековича, действующего на основании Устава муниципального образования</w:t>
      </w:r>
      <w:r>
        <w:t xml:space="preserve"> </w:t>
      </w:r>
      <w:r w:rsidRPr="00E32A78">
        <w:t>Пригородный район, с другой стороны, совместно именуемые</w:t>
      </w:r>
      <w:r>
        <w:t xml:space="preserve"> </w:t>
      </w:r>
      <w:r w:rsidRPr="00E32A78">
        <w:t xml:space="preserve">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 xml:space="preserve">Тарского сельского поселения 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BF0F43" w:rsidRPr="00E32A78" w:rsidRDefault="00BF0F43" w:rsidP="00A2713D">
      <w:pPr>
        <w:spacing w:after="0" w:line="240" w:lineRule="auto"/>
        <w:jc w:val="both"/>
      </w:pPr>
    </w:p>
    <w:p w:rsidR="00BF0F43" w:rsidRPr="00E32A78" w:rsidRDefault="00BF0F43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BF0F43" w:rsidRPr="00E32A78" w:rsidRDefault="00BF0F43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 xml:space="preserve">,и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BF0F43" w:rsidRPr="00E32A78" w:rsidRDefault="00BF0F43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BF0F43" w:rsidRPr="00E32A78" w:rsidRDefault="00BF0F43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BF0F43" w:rsidRPr="00E32A78" w:rsidRDefault="00BF0F43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BF0F43" w:rsidRPr="00E32A78" w:rsidRDefault="00BF0F43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BF0F43" w:rsidRPr="00E32A78" w:rsidRDefault="00BF0F43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BF0F43" w:rsidRDefault="00BF0F43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BF0F43" w:rsidRDefault="00BF0F43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BF0F43" w:rsidRPr="00E32A78" w:rsidRDefault="00BF0F43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 (наименование сельского поселения)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BF0F43" w:rsidRPr="00E32A78" w:rsidRDefault="00BF0F43" w:rsidP="00865ED1">
      <w:pPr>
        <w:spacing w:after="0" w:line="240" w:lineRule="auto"/>
        <w:jc w:val="both"/>
      </w:pPr>
    </w:p>
    <w:p w:rsidR="00BF0F43" w:rsidRDefault="00BF0F43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BF0F43" w:rsidRDefault="00BF0F43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BF0F43" w:rsidRPr="00E32A78" w:rsidRDefault="00BF0F43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BF0F43" w:rsidRPr="00E32A78" w:rsidRDefault="00BF0F43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BF0F43" w:rsidRPr="00E32A78" w:rsidRDefault="00BF0F43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BF0F43" w:rsidRPr="00E32A78" w:rsidRDefault="00BF0F43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BF0F43" w:rsidRDefault="00BF0F43" w:rsidP="006C5963">
      <w:pPr>
        <w:spacing w:after="0" w:line="240" w:lineRule="auto"/>
        <w:jc w:val="both"/>
      </w:pPr>
    </w:p>
    <w:p w:rsidR="00BF0F43" w:rsidRPr="00E32A78" w:rsidRDefault="00BF0F43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BF0F43" w:rsidRDefault="00BF0F43" w:rsidP="006C5963">
      <w:pPr>
        <w:spacing w:after="0" w:line="240" w:lineRule="auto"/>
        <w:jc w:val="both"/>
      </w:pPr>
    </w:p>
    <w:p w:rsidR="00BF0F43" w:rsidRPr="00E32A78" w:rsidRDefault="00BF0F43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BF0F43" w:rsidRDefault="00BF0F43" w:rsidP="006C5963">
      <w:pPr>
        <w:spacing w:after="0" w:line="240" w:lineRule="auto"/>
        <w:jc w:val="both"/>
      </w:pPr>
    </w:p>
    <w:p w:rsidR="00BF0F43" w:rsidRDefault="00BF0F43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BF0F43" w:rsidRPr="00E32A78" w:rsidRDefault="00BF0F43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BF0F43" w:rsidRPr="00E32A78" w:rsidRDefault="00BF0F43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BF0F43" w:rsidRPr="00E32A78" w:rsidRDefault="00BF0F43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BF0F43" w:rsidRDefault="00BF0F43" w:rsidP="006C5963">
      <w:pPr>
        <w:spacing w:after="0" w:line="240" w:lineRule="auto"/>
        <w:jc w:val="both"/>
      </w:pPr>
    </w:p>
    <w:p w:rsidR="00BF0F43" w:rsidRPr="00E32A78" w:rsidRDefault="00BF0F43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BF0F43" w:rsidRPr="00E32A78" w:rsidRDefault="00BF0F43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BF0F43" w:rsidRPr="00E32A78" w:rsidRDefault="00BF0F43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BF0F43" w:rsidRPr="00E32A78" w:rsidRDefault="00BF0F43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BF0F43" w:rsidRDefault="00BF0F43" w:rsidP="005E6DC3">
      <w:pPr>
        <w:spacing w:after="0" w:line="240" w:lineRule="auto"/>
        <w:jc w:val="both"/>
      </w:pPr>
    </w:p>
    <w:p w:rsidR="00BF0F43" w:rsidRDefault="00BF0F43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BF0F43" w:rsidRPr="00E32A78" w:rsidRDefault="00BF0F43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BF0F43" w:rsidRPr="00E32A78" w:rsidRDefault="00BF0F43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BF0F43" w:rsidRDefault="00BF0F43" w:rsidP="00D036AE">
      <w:pPr>
        <w:spacing w:after="0" w:line="240" w:lineRule="auto"/>
        <w:jc w:val="both"/>
      </w:pPr>
    </w:p>
    <w:p w:rsidR="00BF0F43" w:rsidRDefault="00BF0F43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BF0F43" w:rsidRPr="00E32A78" w:rsidRDefault="00BF0F43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BF0F43" w:rsidRPr="00E32A78" w:rsidRDefault="00BF0F43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 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BF0F43" w:rsidRPr="00E32A78" w:rsidRDefault="00BF0F43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>
        <w:t xml:space="preserve"> 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BF0F43" w:rsidRPr="00E32A78" w:rsidRDefault="00BF0F43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BF0F43" w:rsidRPr="00E32A78" w:rsidRDefault="00BF0F43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BF0F43" w:rsidRPr="00E32A78" w:rsidRDefault="00BF0F43" w:rsidP="00707926">
      <w:pPr>
        <w:spacing w:after="0" w:line="240" w:lineRule="auto"/>
        <w:jc w:val="both"/>
      </w:pPr>
    </w:p>
    <w:p w:rsidR="00BF0F43" w:rsidRPr="00E32A78" w:rsidRDefault="00BF0F43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 xml:space="preserve">Администрацией переданных </w:t>
      </w:r>
      <w:r w:rsidRPr="00E32A78">
        <w:t>полномочий.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 xml:space="preserve">Администрация обеспечивает </w:t>
      </w:r>
      <w:r w:rsidRPr="00E32A78">
        <w:t>возврат неиспользованных финансовых средств.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BF0F43" w:rsidRPr="00E32A78" w:rsidRDefault="00BF0F43" w:rsidP="00707926">
      <w:pPr>
        <w:spacing w:after="0" w:line="240" w:lineRule="auto"/>
        <w:jc w:val="both"/>
      </w:pPr>
    </w:p>
    <w:p w:rsidR="00BF0F43" w:rsidRPr="00E32A78" w:rsidRDefault="00BF0F43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BF0F43" w:rsidRPr="00E32A78" w:rsidRDefault="00BF0F43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BF0F43" w:rsidRDefault="00BF0F43" w:rsidP="001C6084">
      <w:pPr>
        <w:spacing w:after="0" w:line="240" w:lineRule="auto"/>
        <w:jc w:val="center"/>
      </w:pPr>
    </w:p>
    <w:p w:rsidR="00BF0F43" w:rsidRPr="00E32A78" w:rsidRDefault="00BF0F43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BF0F43" w:rsidRPr="00E32A78" w:rsidRDefault="00BF0F43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недостижении соглашения спор разрешается судом в установленном законодательством порядке.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8.3.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BF0F43" w:rsidRDefault="00BF0F43" w:rsidP="00AC23B7">
      <w:pPr>
        <w:spacing w:after="0" w:line="240" w:lineRule="auto"/>
        <w:jc w:val="both"/>
      </w:pPr>
    </w:p>
    <w:p w:rsidR="00BF0F43" w:rsidRPr="00E32A78" w:rsidRDefault="00BF0F43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BF0F43" w:rsidRPr="00E32A78" w:rsidRDefault="00BF0F43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BF0F43" w:rsidRPr="003C29E3">
        <w:tc>
          <w:tcPr>
            <w:tcW w:w="4785" w:type="dxa"/>
          </w:tcPr>
          <w:p w:rsidR="00BF0F43" w:rsidRPr="003C29E3" w:rsidRDefault="00BF0F43" w:rsidP="004833F3">
            <w:pPr>
              <w:spacing w:after="0" w:line="240" w:lineRule="auto"/>
            </w:pPr>
            <w:r w:rsidRPr="003C29E3">
              <w:t>Администрация </w:t>
            </w:r>
            <w:r>
              <w:t xml:space="preserve">Тарского сельского поселения </w:t>
            </w:r>
            <w:r w:rsidRPr="003C29E3">
              <w:t>Пригородного района РСО-Алания</w:t>
            </w:r>
          </w:p>
        </w:tc>
        <w:tc>
          <w:tcPr>
            <w:tcW w:w="4786" w:type="dxa"/>
          </w:tcPr>
          <w:p w:rsidR="00BF0F43" w:rsidRPr="003C29E3" w:rsidRDefault="00BF0F43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BF0F43" w:rsidRPr="003C29E3">
        <w:tc>
          <w:tcPr>
            <w:tcW w:w="4785" w:type="dxa"/>
          </w:tcPr>
          <w:p w:rsidR="00BF0F43" w:rsidRPr="003C29E3" w:rsidRDefault="00BF0F43" w:rsidP="003C29E3">
            <w:pPr>
              <w:spacing w:after="0" w:line="240" w:lineRule="auto"/>
            </w:pPr>
            <w:r>
              <w:t>363106,РСО-Алания,Пригородный район,с.Тарское,ул.Ленина,17</w:t>
            </w:r>
          </w:p>
        </w:tc>
        <w:tc>
          <w:tcPr>
            <w:tcW w:w="4786" w:type="dxa"/>
          </w:tcPr>
          <w:p w:rsidR="00BF0F43" w:rsidRPr="003C29E3" w:rsidRDefault="00BF0F43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BF0F43" w:rsidRPr="003C29E3">
        <w:tc>
          <w:tcPr>
            <w:tcW w:w="4785" w:type="dxa"/>
          </w:tcPr>
          <w:p w:rsidR="00BF0F43" w:rsidRPr="003C29E3" w:rsidRDefault="00BF0F43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1512007723</w:t>
            </w:r>
          </w:p>
        </w:tc>
        <w:tc>
          <w:tcPr>
            <w:tcW w:w="4786" w:type="dxa"/>
          </w:tcPr>
          <w:p w:rsidR="00BF0F43" w:rsidRPr="003C29E3" w:rsidRDefault="00BF0F43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BF0F43" w:rsidRPr="003C29E3">
        <w:tc>
          <w:tcPr>
            <w:tcW w:w="4785" w:type="dxa"/>
          </w:tcPr>
          <w:p w:rsidR="00BF0F43" w:rsidRPr="003C29E3" w:rsidRDefault="00BF0F43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t>151201001</w:t>
            </w:r>
          </w:p>
        </w:tc>
        <w:tc>
          <w:tcPr>
            <w:tcW w:w="4786" w:type="dxa"/>
          </w:tcPr>
          <w:p w:rsidR="00BF0F43" w:rsidRPr="003C29E3" w:rsidRDefault="00BF0F43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BF0F43" w:rsidRPr="003C29E3">
        <w:tc>
          <w:tcPr>
            <w:tcW w:w="4785" w:type="dxa"/>
          </w:tcPr>
          <w:p w:rsidR="00BF0F43" w:rsidRPr="003C29E3" w:rsidRDefault="00BF0F43" w:rsidP="003C29E3">
            <w:pPr>
              <w:spacing w:after="0" w:line="240" w:lineRule="auto"/>
            </w:pPr>
            <w:r w:rsidRPr="003C29E3">
              <w:t>р/сч</w:t>
            </w:r>
            <w:r>
              <w:t>40204810700000000082</w:t>
            </w:r>
          </w:p>
        </w:tc>
        <w:tc>
          <w:tcPr>
            <w:tcW w:w="4786" w:type="dxa"/>
          </w:tcPr>
          <w:p w:rsidR="00BF0F43" w:rsidRPr="003C29E3" w:rsidRDefault="00BF0F43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BF0F43" w:rsidRPr="003C29E3">
        <w:tc>
          <w:tcPr>
            <w:tcW w:w="4785" w:type="dxa"/>
          </w:tcPr>
          <w:p w:rsidR="00BF0F43" w:rsidRPr="003C29E3" w:rsidRDefault="00BF0F43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BF0F43" w:rsidRPr="003C29E3" w:rsidRDefault="00BF0F43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BF0F43" w:rsidRPr="003C29E3">
        <w:tc>
          <w:tcPr>
            <w:tcW w:w="4785" w:type="dxa"/>
          </w:tcPr>
          <w:p w:rsidR="00BF0F43" w:rsidRPr="003C29E3" w:rsidRDefault="00BF0F43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BF0F43" w:rsidRPr="003C29E3" w:rsidRDefault="00BF0F43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BF0F43" w:rsidRPr="003C29E3" w:rsidRDefault="00BF0F43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BF0F43" w:rsidRPr="003C29E3">
        <w:tc>
          <w:tcPr>
            <w:tcW w:w="4785" w:type="dxa"/>
          </w:tcPr>
          <w:p w:rsidR="00BF0F43" w:rsidRPr="003C29E3" w:rsidRDefault="00BF0F43" w:rsidP="00863C40">
            <w:pPr>
              <w:spacing w:after="0" w:line="240" w:lineRule="auto"/>
            </w:pPr>
            <w:r w:rsidRPr="003C29E3">
              <w:t>Глава</w:t>
            </w:r>
            <w:bookmarkStart w:id="0" w:name="_GoBack"/>
            <w:bookmarkEnd w:id="0"/>
            <w:r>
              <w:t>Администрации Тарского сельского поселения</w:t>
            </w:r>
          </w:p>
          <w:p w:rsidR="00BF0F43" w:rsidRPr="003C29E3" w:rsidRDefault="00BF0F43" w:rsidP="00863C40">
            <w:pPr>
              <w:spacing w:after="0" w:line="240" w:lineRule="auto"/>
            </w:pPr>
          </w:p>
          <w:p w:rsidR="00BF0F43" w:rsidRPr="003C29E3" w:rsidRDefault="00BF0F43" w:rsidP="004833F3">
            <w:pPr>
              <w:spacing w:after="0" w:line="240" w:lineRule="auto"/>
            </w:pPr>
          </w:p>
          <w:p w:rsidR="00BF0F43" w:rsidRDefault="00BF0F43" w:rsidP="00863C40">
            <w:pPr>
              <w:spacing w:after="0" w:line="240" w:lineRule="auto"/>
            </w:pPr>
          </w:p>
          <w:p w:rsidR="00BF0F43" w:rsidRPr="003C29E3" w:rsidRDefault="00BF0F43" w:rsidP="00863C40">
            <w:pPr>
              <w:spacing w:after="0" w:line="240" w:lineRule="auto"/>
            </w:pPr>
            <w:r>
              <w:t>Э.Д.Сотиев</w:t>
            </w:r>
          </w:p>
          <w:p w:rsidR="00BF0F43" w:rsidRPr="003C29E3" w:rsidRDefault="00BF0F43" w:rsidP="00863C40">
            <w:pPr>
              <w:spacing w:after="0" w:line="240" w:lineRule="auto"/>
            </w:pPr>
          </w:p>
          <w:p w:rsidR="00BF0F43" w:rsidRPr="003C29E3" w:rsidRDefault="00BF0F43" w:rsidP="00863C40">
            <w:pPr>
              <w:spacing w:after="0" w:line="240" w:lineRule="auto"/>
            </w:pPr>
            <w:r>
              <w:t>«28» 12. 2018</w:t>
            </w:r>
          </w:p>
          <w:p w:rsidR="00BF0F43" w:rsidRPr="003C29E3" w:rsidRDefault="00BF0F43" w:rsidP="00863C40">
            <w:pPr>
              <w:spacing w:after="0" w:line="240" w:lineRule="auto"/>
            </w:pPr>
          </w:p>
          <w:p w:rsidR="00BF0F43" w:rsidRPr="003C29E3" w:rsidRDefault="00BF0F43" w:rsidP="00863C40">
            <w:pPr>
              <w:spacing w:after="0" w:line="240" w:lineRule="auto"/>
            </w:pPr>
            <w:r w:rsidRPr="003C29E3">
              <w:t>МП.</w:t>
            </w:r>
          </w:p>
          <w:p w:rsidR="00BF0F43" w:rsidRPr="003C29E3" w:rsidRDefault="00BF0F43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BF0F43" w:rsidRPr="003C29E3" w:rsidRDefault="00BF0F43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BF0F43" w:rsidRPr="003C29E3" w:rsidRDefault="00BF0F43" w:rsidP="00863C40">
            <w:pPr>
              <w:spacing w:after="0" w:line="240" w:lineRule="auto"/>
              <w:jc w:val="right"/>
            </w:pPr>
          </w:p>
          <w:p w:rsidR="00BF0F43" w:rsidRPr="003C29E3" w:rsidRDefault="00BF0F43" w:rsidP="00863C40">
            <w:pPr>
              <w:spacing w:after="0" w:line="240" w:lineRule="auto"/>
              <w:jc w:val="right"/>
            </w:pPr>
          </w:p>
          <w:p w:rsidR="00BF0F43" w:rsidRPr="003C29E3" w:rsidRDefault="00BF0F43" w:rsidP="00863C40">
            <w:pPr>
              <w:spacing w:after="0" w:line="240" w:lineRule="auto"/>
              <w:jc w:val="right"/>
            </w:pPr>
            <w:r w:rsidRPr="003C29E3">
              <w:t>Р.А.Есиев</w:t>
            </w:r>
          </w:p>
          <w:p w:rsidR="00BF0F43" w:rsidRPr="003C29E3" w:rsidRDefault="00BF0F43" w:rsidP="00863C40">
            <w:pPr>
              <w:spacing w:after="0" w:line="240" w:lineRule="auto"/>
              <w:jc w:val="right"/>
            </w:pPr>
          </w:p>
          <w:p w:rsidR="00BF0F43" w:rsidRPr="003C29E3" w:rsidRDefault="00BF0F43" w:rsidP="00863C40">
            <w:pPr>
              <w:spacing w:after="0" w:line="240" w:lineRule="auto"/>
              <w:jc w:val="right"/>
            </w:pPr>
            <w:r>
              <w:t>«28»12.</w:t>
            </w:r>
            <w:r w:rsidRPr="003C29E3">
              <w:t xml:space="preserve"> 201</w:t>
            </w:r>
            <w:r>
              <w:t>8</w:t>
            </w:r>
            <w:r w:rsidRPr="003C29E3">
              <w:t xml:space="preserve"> г.</w:t>
            </w:r>
          </w:p>
          <w:p w:rsidR="00BF0F43" w:rsidRDefault="00BF0F43" w:rsidP="00863C40">
            <w:pPr>
              <w:spacing w:after="0" w:line="240" w:lineRule="auto"/>
            </w:pPr>
          </w:p>
          <w:p w:rsidR="00BF0F43" w:rsidRPr="003C29E3" w:rsidRDefault="00BF0F43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BF0F43" w:rsidRPr="00E32A78" w:rsidRDefault="00BF0F43" w:rsidP="00C465D0">
      <w:pPr>
        <w:pStyle w:val="ListParagraph"/>
        <w:spacing w:after="0" w:line="240" w:lineRule="auto"/>
        <w:ind w:left="0"/>
        <w:jc w:val="both"/>
      </w:pPr>
    </w:p>
    <w:sectPr w:rsidR="00BF0F43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B6E3D"/>
    <w:rsid w:val="000D79C1"/>
    <w:rsid w:val="001444B3"/>
    <w:rsid w:val="001454A2"/>
    <w:rsid w:val="00161B99"/>
    <w:rsid w:val="00174A49"/>
    <w:rsid w:val="001C6084"/>
    <w:rsid w:val="001E4768"/>
    <w:rsid w:val="00204F0C"/>
    <w:rsid w:val="00212AE3"/>
    <w:rsid w:val="00247883"/>
    <w:rsid w:val="00250C04"/>
    <w:rsid w:val="002748E4"/>
    <w:rsid w:val="00276411"/>
    <w:rsid w:val="002D26C0"/>
    <w:rsid w:val="00311573"/>
    <w:rsid w:val="00330CB7"/>
    <w:rsid w:val="00362D0A"/>
    <w:rsid w:val="0038585C"/>
    <w:rsid w:val="003B684F"/>
    <w:rsid w:val="003C29E3"/>
    <w:rsid w:val="003C5F28"/>
    <w:rsid w:val="003D0C6B"/>
    <w:rsid w:val="004013C8"/>
    <w:rsid w:val="0041697A"/>
    <w:rsid w:val="00445F9C"/>
    <w:rsid w:val="004612BA"/>
    <w:rsid w:val="004833F3"/>
    <w:rsid w:val="00490031"/>
    <w:rsid w:val="004B0B2F"/>
    <w:rsid w:val="004D32DB"/>
    <w:rsid w:val="005146A6"/>
    <w:rsid w:val="005E6DC3"/>
    <w:rsid w:val="0065471D"/>
    <w:rsid w:val="00662BB8"/>
    <w:rsid w:val="0067200D"/>
    <w:rsid w:val="006910DA"/>
    <w:rsid w:val="006A56AF"/>
    <w:rsid w:val="006C5963"/>
    <w:rsid w:val="00707926"/>
    <w:rsid w:val="00722F1A"/>
    <w:rsid w:val="007524DA"/>
    <w:rsid w:val="007A08ED"/>
    <w:rsid w:val="007C5930"/>
    <w:rsid w:val="00861FFF"/>
    <w:rsid w:val="00863C40"/>
    <w:rsid w:val="00865ED1"/>
    <w:rsid w:val="0093183B"/>
    <w:rsid w:val="00942E0C"/>
    <w:rsid w:val="00966DD2"/>
    <w:rsid w:val="009817F4"/>
    <w:rsid w:val="00990B74"/>
    <w:rsid w:val="00A03B26"/>
    <w:rsid w:val="00A2713D"/>
    <w:rsid w:val="00A37A52"/>
    <w:rsid w:val="00A43133"/>
    <w:rsid w:val="00A50462"/>
    <w:rsid w:val="00A5315E"/>
    <w:rsid w:val="00A554CA"/>
    <w:rsid w:val="00AC23B7"/>
    <w:rsid w:val="00B52F05"/>
    <w:rsid w:val="00B6621F"/>
    <w:rsid w:val="00B8078B"/>
    <w:rsid w:val="00B822E5"/>
    <w:rsid w:val="00B93A07"/>
    <w:rsid w:val="00BA3862"/>
    <w:rsid w:val="00BD4CDF"/>
    <w:rsid w:val="00BF0F43"/>
    <w:rsid w:val="00C13EF6"/>
    <w:rsid w:val="00C27C60"/>
    <w:rsid w:val="00C43B16"/>
    <w:rsid w:val="00C465D0"/>
    <w:rsid w:val="00C54855"/>
    <w:rsid w:val="00CB58FB"/>
    <w:rsid w:val="00CB7F00"/>
    <w:rsid w:val="00CD515D"/>
    <w:rsid w:val="00CF0283"/>
    <w:rsid w:val="00CF25B7"/>
    <w:rsid w:val="00D036AE"/>
    <w:rsid w:val="00D2594C"/>
    <w:rsid w:val="00D370B6"/>
    <w:rsid w:val="00E030C2"/>
    <w:rsid w:val="00E32A78"/>
    <w:rsid w:val="00E71051"/>
    <w:rsid w:val="00E95831"/>
    <w:rsid w:val="00EA11F9"/>
    <w:rsid w:val="00ED2C12"/>
    <w:rsid w:val="00EE2250"/>
    <w:rsid w:val="00F12A4C"/>
    <w:rsid w:val="00F54564"/>
    <w:rsid w:val="00F73816"/>
    <w:rsid w:val="00FB0DB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120</TotalTime>
  <Pages>6</Pages>
  <Words>1587</Words>
  <Characters>9050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20</cp:revision>
  <cp:lastPrinted>2019-01-16T07:47:00Z</cp:lastPrinted>
  <dcterms:created xsi:type="dcterms:W3CDTF">2017-11-09T12:29:00Z</dcterms:created>
  <dcterms:modified xsi:type="dcterms:W3CDTF">2019-01-16T07:48:00Z</dcterms:modified>
</cp:coreProperties>
</file>